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028BD" w14:textId="77777777" w:rsidR="000B3913" w:rsidRDefault="000B3913" w:rsidP="000B39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MASSAGER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d.1404)</w:t>
      </w:r>
    </w:p>
    <w:p w14:paraId="1287D300" w14:textId="77777777" w:rsidR="000B3913" w:rsidRDefault="000B3913" w:rsidP="000B39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St.Sepulchre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without </w:t>
      </w:r>
      <w:proofErr w:type="spellStart"/>
      <w:r>
        <w:rPr>
          <w:rFonts w:ascii="Times New Roman" w:hAnsi="Times New Roman" w:cs="Times New Roman"/>
          <w:sz w:val="24"/>
          <w:szCs w:val="24"/>
        </w:rPr>
        <w:t>Newgate</w:t>
      </w:r>
      <w:proofErr w:type="spellEnd"/>
      <w:r>
        <w:rPr>
          <w:rFonts w:ascii="Times New Roman" w:hAnsi="Times New Roman" w:cs="Times New Roman"/>
          <w:sz w:val="24"/>
          <w:szCs w:val="24"/>
        </w:rPr>
        <w:t>, London.</w:t>
      </w:r>
    </w:p>
    <w:p w14:paraId="7FB64F88" w14:textId="77777777" w:rsidR="000B3913" w:rsidRDefault="000B3913" w:rsidP="000B39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161EE1" w14:textId="77777777" w:rsidR="000B3913" w:rsidRDefault="000B3913" w:rsidP="000B39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AB44A0" w14:textId="77777777" w:rsidR="000B3913" w:rsidRDefault="000B3913" w:rsidP="000B39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Alice, who predeceased him.</w:t>
      </w:r>
    </w:p>
    <w:p w14:paraId="34749261" w14:textId="77777777" w:rsidR="000B3913" w:rsidRDefault="000B3913" w:rsidP="000B39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(“Life and Death: A Study of the Wills and Testaments of Men and Women</w:t>
      </w:r>
    </w:p>
    <w:p w14:paraId="77206E6C" w14:textId="77777777" w:rsidR="000B3913" w:rsidRDefault="000B3913" w:rsidP="000B39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pp.86 and 244)</w:t>
      </w:r>
    </w:p>
    <w:p w14:paraId="3239279C" w14:textId="77777777" w:rsidR="000B3913" w:rsidRDefault="000B3913" w:rsidP="000B39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B1679C" w14:textId="77777777" w:rsidR="000B3913" w:rsidRDefault="000B3913" w:rsidP="000B39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E0A0A5" w14:textId="77777777" w:rsidR="000B3913" w:rsidRDefault="000B3913" w:rsidP="000B39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Jul.</w:t>
      </w:r>
      <w:r>
        <w:rPr>
          <w:rFonts w:ascii="Times New Roman" w:hAnsi="Times New Roman" w:cs="Times New Roman"/>
          <w:sz w:val="24"/>
          <w:szCs w:val="24"/>
        </w:rPr>
        <w:tab/>
        <w:t>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his Will, in which he asked to be buried in the church of the </w:t>
      </w:r>
      <w:proofErr w:type="gramStart"/>
      <w:r>
        <w:rPr>
          <w:rFonts w:ascii="Times New Roman" w:hAnsi="Times New Roman" w:cs="Times New Roman"/>
          <w:sz w:val="24"/>
          <w:szCs w:val="24"/>
        </w:rPr>
        <w:t>Priory</w:t>
      </w:r>
      <w:proofErr w:type="gramEnd"/>
    </w:p>
    <w:p w14:paraId="717F8CAA" w14:textId="77777777" w:rsidR="000B3913" w:rsidRDefault="000B3913" w:rsidP="000B39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St.John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of Jerusalem. Clerkenwell, next to Alice.   (ibid.)</w:t>
      </w:r>
    </w:p>
    <w:p w14:paraId="454454D6" w14:textId="77777777" w:rsidR="000B3913" w:rsidRDefault="000B3913" w:rsidP="000B39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 p.244)</w:t>
      </w:r>
    </w:p>
    <w:p w14:paraId="697771FA" w14:textId="77777777" w:rsidR="000B3913" w:rsidRDefault="000B3913" w:rsidP="000B39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5C74AA" w14:textId="77777777" w:rsidR="000B3913" w:rsidRDefault="000B3913" w:rsidP="000B39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F4665D" w14:textId="77777777" w:rsidR="000B3913" w:rsidRDefault="000B3913" w:rsidP="000B39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May 2021</w:t>
      </w:r>
    </w:p>
    <w:p w14:paraId="6D65982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40F3D" w14:textId="77777777" w:rsidR="000B3913" w:rsidRDefault="000B3913" w:rsidP="009139A6">
      <w:r>
        <w:separator/>
      </w:r>
    </w:p>
  </w:endnote>
  <w:endnote w:type="continuationSeparator" w:id="0">
    <w:p w14:paraId="653E139B" w14:textId="77777777" w:rsidR="000B3913" w:rsidRDefault="000B391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96D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0C54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8B57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9EE9F" w14:textId="77777777" w:rsidR="000B3913" w:rsidRDefault="000B3913" w:rsidP="009139A6">
      <w:r>
        <w:separator/>
      </w:r>
    </w:p>
  </w:footnote>
  <w:footnote w:type="continuationSeparator" w:id="0">
    <w:p w14:paraId="535A0358" w14:textId="77777777" w:rsidR="000B3913" w:rsidRDefault="000B391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8C41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A99D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1E68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913"/>
    <w:rsid w:val="000666E0"/>
    <w:rsid w:val="000B3913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301F3C"/>
  <w15:chartTrackingRefBased/>
  <w15:docId w15:val="{0A7CC476-66B9-4E22-AC64-81C8BA47E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2021-05-24T18:57:00Z</dcterms:created>
  <dcterms:modified xsi:type="dcterms:W3CDTF">2021-05-24T18:57:00Z</dcterms:modified>
</cp:coreProperties>
</file>